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024B" w14:textId="7EF31498" w:rsidR="00113D53" w:rsidRPr="00737948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SP-260093</w:t>
      </w:r>
    </w:p>
    <w:p w14:paraId="7BC7CA90" w14:textId="6116D921" w:rsidR="00113D53" w:rsidRPr="00737948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380D42">
        <w:rPr>
          <w:rFonts w:ascii="Arial" w:eastAsia="SimSun" w:hAnsi="Arial" w:cs="Arial"/>
          <w:b/>
          <w:noProof/>
          <w:sz w:val="24"/>
        </w:rPr>
        <w:tab/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>(Revision of SP-251344)</w:t>
      </w:r>
    </w:p>
    <w:p w14:paraId="5B2AC302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44D327F3" w14:textId="77777777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88CC4DC" w14:textId="3AB2F5EB" w:rsidR="00C621B3" w:rsidRPr="00380D42" w:rsidRDefault="00C621B3" w:rsidP="00380D42">
      <w:pPr>
        <w:pBdr>
          <w:top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>SA WG2 Meeting SA2#1</w:t>
      </w:r>
      <w:r w:rsidR="00C838E3" w:rsidRPr="00380D42">
        <w:rPr>
          <w:rFonts w:ascii="Arial" w:eastAsia="SimSun" w:hAnsi="Arial" w:cs="Arial" w:hint="eastAsia"/>
          <w:b/>
          <w:bCs/>
          <w:lang w:eastAsia="zh-CN"/>
        </w:rPr>
        <w:t>73</w:t>
      </w:r>
      <w:r w:rsidRPr="00380D42">
        <w:rPr>
          <w:rFonts w:ascii="Arial" w:eastAsia="SimSun" w:hAnsi="Arial" w:cs="Arial"/>
          <w:b/>
          <w:bCs/>
        </w:rPr>
        <w:tab/>
      </w:r>
      <w:r w:rsidR="007A6087" w:rsidRPr="00380D42">
        <w:rPr>
          <w:rFonts w:ascii="Arial" w:eastAsia="SimSun" w:hAnsi="Arial" w:cs="Arial"/>
          <w:b/>
          <w:bCs/>
        </w:rPr>
        <w:t>S2-2600938</w:t>
      </w:r>
    </w:p>
    <w:p w14:paraId="6B68DD5F" w14:textId="200BE939" w:rsidR="00C621B3" w:rsidRPr="00380D42" w:rsidRDefault="00232872" w:rsidP="00C621B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 xml:space="preserve">09 - 13 </w:t>
      </w:r>
      <w:r w:rsidR="00735585" w:rsidRPr="00380D42">
        <w:rPr>
          <w:rFonts w:ascii="Arial" w:eastAsia="SimSun" w:hAnsi="Arial" w:cs="Arial"/>
          <w:b/>
          <w:bCs/>
        </w:rPr>
        <w:t>February</w:t>
      </w:r>
      <w:r w:rsidRPr="00380D42">
        <w:rPr>
          <w:rFonts w:ascii="Arial" w:eastAsia="SimSun" w:hAnsi="Arial" w:cs="Arial"/>
          <w:b/>
          <w:bCs/>
        </w:rPr>
        <w:t>, 2026, Goa, India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ab/>
        <w:t>(</w:t>
      </w:r>
      <w:r w:rsidR="00C621B3" w:rsidRPr="00380D42">
        <w:rPr>
          <w:rFonts w:ascii="Arial" w:eastAsia="SimSun" w:hAnsi="Arial" w:cs="Arial"/>
          <w:b/>
          <w:bCs/>
        </w:rPr>
        <w:t>Revision of S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2-2</w:t>
      </w:r>
      <w:r w:rsidR="00565156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B44EC0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xxxx)</w:t>
      </w:r>
    </w:p>
    <w:p w14:paraId="31018138" w14:textId="55347DDE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Source:</w:t>
      </w:r>
      <w:r w:rsidRPr="00380D42">
        <w:rPr>
          <w:rFonts w:ascii="Arial" w:eastAsia="Batang" w:hAnsi="Arial"/>
          <w:b/>
          <w:lang w:val="en-US" w:eastAsia="zh-CN"/>
        </w:rPr>
        <w:tab/>
        <w:t>CATT</w:t>
      </w:r>
      <w:r w:rsidRPr="00380D42">
        <w:rPr>
          <w:rFonts w:ascii="Arial" w:hAnsi="Arial" w:hint="eastAsia"/>
          <w:b/>
          <w:lang w:val="en-US" w:eastAsia="zh-CN"/>
        </w:rPr>
        <w:t>, TNO</w:t>
      </w:r>
    </w:p>
    <w:p w14:paraId="21C716FD" w14:textId="19585030" w:rsidR="00C621B3" w:rsidRPr="00380D42" w:rsidRDefault="00C621B3" w:rsidP="00C621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lang w:eastAsia="zh-CN"/>
        </w:rPr>
      </w:pPr>
      <w:r w:rsidRPr="00380D42">
        <w:rPr>
          <w:rFonts w:ascii="Arial" w:eastAsia="Batang" w:hAnsi="Arial" w:cs="Arial"/>
          <w:b/>
          <w:lang w:eastAsia="zh-CN"/>
        </w:rPr>
        <w:t>Title:</w:t>
      </w:r>
      <w:r w:rsidRPr="00380D42">
        <w:rPr>
          <w:rFonts w:ascii="Arial" w:eastAsia="Batang" w:hAnsi="Arial" w:cs="Arial"/>
          <w:b/>
          <w:lang w:eastAsia="zh-CN"/>
        </w:rPr>
        <w:tab/>
      </w:r>
      <w:r w:rsidRPr="00380D42">
        <w:rPr>
          <w:rFonts w:ascii="Arial" w:hAnsi="Arial" w:cs="Arial" w:hint="eastAsia"/>
          <w:b/>
          <w:lang w:eastAsia="zh-CN"/>
        </w:rPr>
        <w:t>Revised</w:t>
      </w:r>
      <w:r w:rsidRPr="00380D42">
        <w:rPr>
          <w:rFonts w:ascii="Arial" w:eastAsia="Batang" w:hAnsi="Arial" w:cs="Arial"/>
          <w:b/>
          <w:lang w:eastAsia="zh-CN"/>
        </w:rPr>
        <w:t xml:space="preserve"> WID</w:t>
      </w:r>
      <w:r w:rsidR="00DE3ACA" w:rsidRPr="00380D42">
        <w:rPr>
          <w:rFonts w:ascii="Arial" w:eastAsia="Batang" w:hAnsi="Arial" w:cs="Arial"/>
          <w:b/>
          <w:lang w:eastAsia="zh-CN"/>
        </w:rPr>
        <w:t xml:space="preserve"> on </w:t>
      </w:r>
      <w:r w:rsidR="00DE3ACA" w:rsidRPr="00380D42">
        <w:rPr>
          <w:rFonts w:ascii="Arial" w:hAnsi="Arial" w:cs="Arial" w:hint="eastAsia"/>
          <w:b/>
        </w:rPr>
        <w:t xml:space="preserve">Integration of satellite components in the 5G architecture Phase </w:t>
      </w:r>
      <w:r w:rsidR="00DE3ACA" w:rsidRPr="00380D42">
        <w:rPr>
          <w:rFonts w:ascii="Arial" w:hAnsi="Arial" w:cs="Arial" w:hint="eastAsia"/>
          <w:b/>
          <w:lang w:eastAsia="zh-CN"/>
        </w:rPr>
        <w:t>4</w:t>
      </w:r>
    </w:p>
    <w:p w14:paraId="6DC9B2FC" w14:textId="77777777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Document for:</w:t>
      </w:r>
      <w:r w:rsidRPr="00380D42">
        <w:rPr>
          <w:rFonts w:ascii="Arial" w:eastAsia="Batang" w:hAnsi="Arial"/>
          <w:b/>
          <w:lang w:val="en-US" w:eastAsia="zh-CN"/>
        </w:rPr>
        <w:tab/>
        <w:t>Approval</w:t>
      </w:r>
    </w:p>
    <w:p w14:paraId="6DE46DE6" w14:textId="5F4B46DC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Agenda Item:</w:t>
      </w:r>
      <w:r w:rsidRPr="00380D42">
        <w:rPr>
          <w:rFonts w:ascii="Arial" w:eastAsia="Batang" w:hAnsi="Arial"/>
          <w:b/>
          <w:lang w:val="en-US" w:eastAsia="zh-CN"/>
        </w:rPr>
        <w:tab/>
        <w:t>30.</w:t>
      </w:r>
      <w:r w:rsidR="006C609B" w:rsidRPr="00380D42">
        <w:rPr>
          <w:rFonts w:ascii="Arial" w:hAnsi="Arial" w:hint="eastAsia"/>
          <w:b/>
          <w:lang w:val="en-US" w:eastAsia="zh-CN"/>
        </w:rPr>
        <w:t>3</w:t>
      </w:r>
    </w:p>
    <w:p w14:paraId="6F58F03C" w14:textId="77777777" w:rsidR="00C621B3" w:rsidRDefault="00C621B3" w:rsidP="00C621B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231B0C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57DC909D" w14:textId="27BB5378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IMS enhancement for GEO NB-IoT NTN access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43A4C4BB" w14:textId="15D95C9D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Support of IMS emergency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31C10C7" w14:textId="0967AD3E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Location service for IMS emergency call and regulatory services over NB-IoT NTN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06BC69C7" w14:textId="4C8D51AC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UE-SAT-UE communication via UPF only onboard satellite for non-IMS services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231B0C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proofErr w:type="spellStart"/>
      <w:r>
        <w:rPr>
          <w:i w:val="0"/>
          <w:lang w:val="fr-FR" w:eastAsia="ko-KR"/>
        </w:rPr>
        <w:t>Primary</w:t>
      </w:r>
      <w:proofErr w:type="spellEnd"/>
      <w:r>
        <w:rPr>
          <w:i w:val="0"/>
          <w:lang w:val="fr-FR" w:eastAsia="ko-KR"/>
        </w:rPr>
        <w:t xml:space="preserve">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5AA25" w14:textId="77777777" w:rsidR="00792A34" w:rsidRDefault="00231B0C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Novamint</w:t>
            </w:r>
            <w:proofErr w:type="spellEnd"/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Sateliot</w:t>
            </w:r>
            <w:proofErr w:type="spellEnd"/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Skylo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Terrestar</w:t>
            </w:r>
            <w:proofErr w:type="spellEnd"/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944C9" w14:textId="77777777" w:rsidR="00792A34" w:rsidRDefault="00792A34">
            <w:pPr>
              <w:pStyle w:val="TAL"/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8560" w14:textId="77777777" w:rsidR="004D0578" w:rsidRDefault="004D0578">
      <w:pPr>
        <w:spacing w:after="0"/>
      </w:pPr>
      <w:r>
        <w:separator/>
      </w:r>
    </w:p>
  </w:endnote>
  <w:endnote w:type="continuationSeparator" w:id="0">
    <w:p w14:paraId="17A6E0BE" w14:textId="77777777" w:rsidR="004D0578" w:rsidRDefault="004D05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B737" w14:textId="77777777" w:rsidR="004D0578" w:rsidRDefault="004D0578">
      <w:pPr>
        <w:spacing w:after="0"/>
      </w:pPr>
      <w:r>
        <w:separator/>
      </w:r>
    </w:p>
  </w:footnote>
  <w:footnote w:type="continuationSeparator" w:id="0">
    <w:p w14:paraId="489BAF4A" w14:textId="77777777" w:rsidR="004D0578" w:rsidRDefault="004D05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578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17C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2</cp:revision>
  <cp:lastPrinted>2001-04-23T10:30:00Z</cp:lastPrinted>
  <dcterms:created xsi:type="dcterms:W3CDTF">2026-02-17T10:31:00Z</dcterms:created>
  <dcterms:modified xsi:type="dcterms:W3CDTF">2026-02-17T10:31:00Z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